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DCD38" w14:textId="59ADE84F" w:rsidR="0040376D" w:rsidRDefault="0040376D" w:rsidP="0040376D">
      <w:pPr>
        <w:rPr>
          <w:rFonts w:cs="Arial"/>
        </w:rPr>
      </w:pPr>
      <w:r w:rsidRPr="5BFC339F">
        <w:rPr>
          <w:rFonts w:cs="Arial"/>
        </w:rPr>
        <w:t>Številka:</w:t>
      </w:r>
      <w:r w:rsidR="2CE10017" w:rsidRPr="5BFC339F">
        <w:rPr>
          <w:rFonts w:cs="Arial"/>
        </w:rPr>
        <w:t xml:space="preserve"> </w:t>
      </w:r>
      <w:r w:rsidR="003967BB">
        <w:rPr>
          <w:rFonts w:cs="Arial"/>
        </w:rPr>
        <w:t>202</w:t>
      </w:r>
      <w:r w:rsidR="0053500C" w:rsidRPr="5BFC339F">
        <w:rPr>
          <w:rFonts w:cs="Arial"/>
        </w:rPr>
        <w:t>.2025</w:t>
      </w:r>
    </w:p>
    <w:p w14:paraId="15DABAB3" w14:textId="77777777" w:rsidR="00E146B4" w:rsidRDefault="00E146B4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</w:p>
    <w:p w14:paraId="6DC63042" w14:textId="5C35C530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5385" w:type="dxa"/>
        <w:tblInd w:w="38" w:type="dxa"/>
        <w:tblLook w:val="04A0" w:firstRow="1" w:lastRow="0" w:firstColumn="1" w:lastColumn="0" w:noHBand="0" w:noVBand="1"/>
      </w:tblPr>
      <w:tblGrid>
        <w:gridCol w:w="1795"/>
        <w:gridCol w:w="2647"/>
        <w:gridCol w:w="2173"/>
        <w:gridCol w:w="3548"/>
        <w:gridCol w:w="1843"/>
        <w:gridCol w:w="1701"/>
        <w:gridCol w:w="1678"/>
      </w:tblGrid>
      <w:tr w:rsidR="00E146B4" w:rsidRPr="006A4216" w14:paraId="748E3B7A" w14:textId="77777777" w:rsidTr="0020167F">
        <w:trPr>
          <w:gridAfter w:val="1"/>
          <w:wAfter w:w="1678" w:type="dxa"/>
          <w:trHeight w:val="330"/>
        </w:trPr>
        <w:tc>
          <w:tcPr>
            <w:tcW w:w="1795" w:type="dxa"/>
            <w:vAlign w:val="center"/>
          </w:tcPr>
          <w:p w14:paraId="0254598A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2647" w:type="dxa"/>
            <w:vAlign w:val="center"/>
          </w:tcPr>
          <w:p w14:paraId="78FBBED9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2173" w:type="dxa"/>
            <w:vAlign w:val="center"/>
          </w:tcPr>
          <w:p w14:paraId="6CD5821E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3548" w:type="dxa"/>
            <w:vAlign w:val="center"/>
          </w:tcPr>
          <w:p w14:paraId="55EDB068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14:paraId="1A957B32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vAlign w:val="center"/>
          </w:tcPr>
          <w:p w14:paraId="73A3F8D7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20167F" w:rsidRPr="0073420D" w14:paraId="7554AE44" w14:textId="77777777" w:rsidTr="0020167F">
        <w:trPr>
          <w:gridAfter w:val="1"/>
          <w:wAfter w:w="1678" w:type="dxa"/>
          <w:trHeight w:val="602"/>
        </w:trPr>
        <w:tc>
          <w:tcPr>
            <w:tcW w:w="1795" w:type="dxa"/>
          </w:tcPr>
          <w:p w14:paraId="0F8C9C67" w14:textId="77777777" w:rsidR="0020167F" w:rsidRPr="0073420D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vAlign w:val="center"/>
          </w:tcPr>
          <w:p w14:paraId="2058D03F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173" w:type="dxa"/>
            <w:vAlign w:val="center"/>
          </w:tcPr>
          <w:p w14:paraId="57A8D1B9" w14:textId="77777777" w:rsidR="0020167F" w:rsidRP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 xml:space="preserve">Vrsta storitve </w:t>
            </w:r>
          </w:p>
          <w:p w14:paraId="02827F4D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/ki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podjetje/</w:t>
            </w:r>
          </w:p>
        </w:tc>
        <w:tc>
          <w:tcPr>
            <w:tcW w:w="3548" w:type="dxa"/>
            <w:vAlign w:val="center"/>
          </w:tcPr>
          <w:p w14:paraId="635A5F53" w14:textId="115A70E8" w:rsidR="0020167F" w:rsidRP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>Delež, ki bo izveden s strani sodelujočega podjetja</w:t>
            </w:r>
          </w:p>
          <w:p w14:paraId="4FAC10CF" w14:textId="3A5395BA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70DBB1B" w14:textId="77777777" w:rsid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04CFAF7D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14:paraId="2E8BF620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4A6DE771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20167F" w:rsidRPr="006A4216" w14:paraId="2E39B422" w14:textId="77777777" w:rsidTr="0020167F">
        <w:trPr>
          <w:gridAfter w:val="1"/>
          <w:wAfter w:w="1678" w:type="dxa"/>
          <w:trHeight w:val="311"/>
        </w:trPr>
        <w:tc>
          <w:tcPr>
            <w:tcW w:w="1795" w:type="dxa"/>
            <w:vAlign w:val="center"/>
          </w:tcPr>
          <w:p w14:paraId="4CAE6D33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647" w:type="dxa"/>
          </w:tcPr>
          <w:p w14:paraId="5AA0192A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4A83390E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2730A54E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042654D" w14:textId="77777777" w:rsidR="0020167F" w:rsidRPr="006A4216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14:paraId="5E34E4C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20167F" w:rsidRPr="006A4216" w14:paraId="02604469" w14:textId="77777777" w:rsidTr="0020167F">
        <w:trPr>
          <w:gridAfter w:val="1"/>
          <w:wAfter w:w="1678" w:type="dxa"/>
          <w:trHeight w:val="300"/>
        </w:trPr>
        <w:tc>
          <w:tcPr>
            <w:tcW w:w="1795" w:type="dxa"/>
            <w:vAlign w:val="center"/>
          </w:tcPr>
          <w:p w14:paraId="76C05045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647" w:type="dxa"/>
          </w:tcPr>
          <w:p w14:paraId="4AD451B0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3D1E5269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4F4C5771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EC366F6" w14:textId="77777777" w:rsidR="0020167F" w:rsidRPr="006A4216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951CE32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20167F" w:rsidRPr="006A4216" w14:paraId="77D42D07" w14:textId="77777777" w:rsidTr="0020167F">
        <w:trPr>
          <w:gridAfter w:val="1"/>
          <w:wAfter w:w="1678" w:type="dxa"/>
          <w:trHeight w:val="289"/>
        </w:trPr>
        <w:tc>
          <w:tcPr>
            <w:tcW w:w="1795" w:type="dxa"/>
            <w:vAlign w:val="center"/>
          </w:tcPr>
          <w:p w14:paraId="422D275E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647" w:type="dxa"/>
          </w:tcPr>
          <w:p w14:paraId="594C15F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5D4A4824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05BE6965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4DDF2C6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1B780C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E146B4" w:rsidRPr="006A4216" w14:paraId="078D1713" w14:textId="77777777" w:rsidTr="0020167F">
        <w:trPr>
          <w:trHeight w:val="287"/>
        </w:trPr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0647A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2AB5B5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tcBorders>
              <w:left w:val="single" w:sz="4" w:space="0" w:color="auto"/>
            </w:tcBorders>
            <w:vAlign w:val="center"/>
          </w:tcPr>
          <w:p w14:paraId="12DBC2DE" w14:textId="1ABF6E90" w:rsidR="00E146B4" w:rsidRPr="006A4216" w:rsidRDefault="00E146B4" w:rsidP="0020167F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proofErr w:type="spellStart"/>
            <w:r w:rsidRPr="00AE65E6">
              <w:rPr>
                <w:i/>
                <w:color w:val="A6A6A6" w:themeColor="background1" w:themeShade="A6"/>
                <w:sz w:val="18"/>
                <w:szCs w:val="18"/>
              </w:rPr>
              <w:t>max</w:t>
            </w:r>
            <w:proofErr w:type="spellEnd"/>
            <w:r w:rsidRPr="00AE65E6">
              <w:rPr>
                <w:i/>
                <w:color w:val="A6A6A6" w:themeColor="background1" w:themeShade="A6"/>
                <w:sz w:val="18"/>
                <w:szCs w:val="18"/>
              </w:rPr>
              <w:t>. 100%)</w:t>
            </w:r>
            <w:r w:rsidRPr="00AE65E6">
              <w:rPr>
                <w:sz w:val="18"/>
                <w:szCs w:val="18"/>
              </w:rPr>
              <w:t>:</w:t>
            </w:r>
          </w:p>
        </w:tc>
        <w:tc>
          <w:tcPr>
            <w:tcW w:w="3548" w:type="dxa"/>
            <w:tcBorders>
              <w:right w:val="single" w:sz="4" w:space="0" w:color="auto"/>
            </w:tcBorders>
          </w:tcPr>
          <w:p w14:paraId="13CF833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522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969D0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</w:tbl>
    <w:p w14:paraId="534D9D0D" w14:textId="77777777" w:rsidR="00203A71" w:rsidRDefault="00203A71" w:rsidP="00E146B4">
      <w:pPr>
        <w:ind w:right="7"/>
        <w:rPr>
          <w:rFonts w:cs="Arial"/>
          <w:b/>
          <w:sz w:val="18"/>
          <w:szCs w:val="18"/>
        </w:rPr>
      </w:pPr>
    </w:p>
    <w:p w14:paraId="71685A5A" w14:textId="7620619C" w:rsidR="00E146B4" w:rsidRPr="002F7CAF" w:rsidRDefault="00E146B4" w:rsidP="00E146B4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4B5F3484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E6E95AE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1370F301" w14:textId="77777777" w:rsidR="00E146B4" w:rsidRPr="002F7CAF" w:rsidRDefault="00E146B4" w:rsidP="00E146B4">
      <w:pPr>
        <w:ind w:left="360" w:right="7"/>
        <w:jc w:val="both"/>
        <w:rPr>
          <w:rFonts w:cs="Arial"/>
          <w:sz w:val="18"/>
          <w:szCs w:val="18"/>
        </w:rPr>
      </w:pPr>
    </w:p>
    <w:p w14:paraId="6F272914" w14:textId="77777777" w:rsidR="00E146B4" w:rsidRPr="006A4216" w:rsidRDefault="00E146B4" w:rsidP="00E146B4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C5FDB8D" w14:textId="77777777" w:rsidR="00E146B4" w:rsidRPr="00F17503" w:rsidRDefault="00E146B4" w:rsidP="00E146B4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147690A9" w14:textId="77777777" w:rsidR="00E146B4" w:rsidRPr="006A4216" w:rsidRDefault="00E146B4" w:rsidP="00E146B4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23984E1B" w14:textId="77777777" w:rsidR="00E146B4" w:rsidRPr="00184A2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24F929D1" w14:textId="77777777" w:rsidR="00E146B4" w:rsidRPr="00EF563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05C5FFC3" w14:textId="77777777" w:rsidR="00E146B4" w:rsidRPr="00F17503" w:rsidRDefault="00E146B4" w:rsidP="00E146B4">
      <w:pPr>
        <w:pStyle w:val="Pripombabesedilo"/>
        <w:ind w:left="357"/>
        <w:rPr>
          <w:rFonts w:cs="Arial"/>
          <w:sz w:val="18"/>
          <w:szCs w:val="18"/>
        </w:rPr>
      </w:pPr>
    </w:p>
    <w:p w14:paraId="17F17E3C" w14:textId="77777777" w:rsidR="00E146B4" w:rsidRPr="00EF5632" w:rsidRDefault="00E146B4" w:rsidP="00E146B4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26848596" w14:textId="77777777" w:rsidR="00E146B4" w:rsidRDefault="00E146B4" w:rsidP="00E146B4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45059166" w14:textId="77777777" w:rsidR="00E146B4" w:rsidRPr="00203A71" w:rsidRDefault="00E146B4" w:rsidP="00E146B4">
      <w:pPr>
        <w:ind w:left="9204"/>
        <w:jc w:val="both"/>
        <w:rPr>
          <w:rFonts w:cs="Arial"/>
          <w:sz w:val="18"/>
          <w:szCs w:val="18"/>
        </w:rPr>
      </w:pPr>
      <w:r w:rsidRPr="00203A71">
        <w:rPr>
          <w:rFonts w:cs="Arial"/>
          <w:sz w:val="18"/>
          <w:szCs w:val="18"/>
        </w:rPr>
        <w:t>Podpis zakonitega zastopnika in žig</w:t>
      </w:r>
    </w:p>
    <w:p w14:paraId="01A7E1F5" w14:textId="77777777" w:rsidR="00E146B4" w:rsidRPr="00203A71" w:rsidRDefault="00E146B4" w:rsidP="00E146B4">
      <w:pPr>
        <w:ind w:left="9204"/>
        <w:jc w:val="both"/>
        <w:rPr>
          <w:rFonts w:cs="Arial"/>
          <w:sz w:val="18"/>
          <w:szCs w:val="18"/>
        </w:rPr>
      </w:pPr>
      <w:r w:rsidRPr="00203A71">
        <w:rPr>
          <w:rFonts w:cs="Arial"/>
          <w:sz w:val="18"/>
          <w:szCs w:val="18"/>
        </w:rPr>
        <w:t>glavnega ponudnika</w:t>
      </w:r>
    </w:p>
    <w:p w14:paraId="1682EE6D" w14:textId="3C4C9A83" w:rsidR="00ED5254" w:rsidRPr="00203A71" w:rsidRDefault="00E146B4" w:rsidP="003B10DB">
      <w:pPr>
        <w:pStyle w:val="Telobesedila"/>
        <w:spacing w:after="120"/>
        <w:rPr>
          <w:i/>
          <w:iCs/>
          <w:sz w:val="18"/>
          <w:szCs w:val="18"/>
          <w:lang w:eastAsia="x-none"/>
        </w:rPr>
      </w:pPr>
      <w:r w:rsidRPr="00203A71">
        <w:rPr>
          <w:rFonts w:cs="Arial"/>
          <w:i/>
          <w:iCs/>
          <w:sz w:val="18"/>
          <w:szCs w:val="18"/>
        </w:rPr>
        <w:t>Ta obrazec je sestavni del in priloga ponudbe.</w:t>
      </w:r>
    </w:p>
    <w:sectPr w:rsidR="00ED5254" w:rsidRPr="00203A71" w:rsidSect="00AB107F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F24E1" w14:textId="77777777" w:rsidR="00A11F67" w:rsidRDefault="00A11F67">
      <w:r>
        <w:separator/>
      </w:r>
    </w:p>
  </w:endnote>
  <w:endnote w:type="continuationSeparator" w:id="0">
    <w:p w14:paraId="0F1F1BD6" w14:textId="77777777" w:rsidR="00A11F67" w:rsidRDefault="00A11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2A943E9F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0D3CB4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0B194E25" w:rsidR="000D3CB4" w:rsidRPr="000D3CB4" w:rsidRDefault="000D3CB4" w:rsidP="000D3CB4">
          <w:pPr>
            <w:ind w:firstLine="708"/>
          </w:pPr>
          <w:r>
            <w:rPr>
              <w:noProof/>
              <w14:ligatures w14:val="standardContextual"/>
            </w:rPr>
            <w:drawing>
              <wp:inline distT="0" distB="0" distL="0" distR="0" wp14:anchorId="64D7A7F2" wp14:editId="4052EC32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40" w:type="dxa"/>
          <w:shd w:val="clear" w:color="auto" w:fill="auto"/>
        </w:tcPr>
        <w:p w14:paraId="42234FB1" w14:textId="77777777" w:rsidR="000D3CB4" w:rsidRPr="00DC613E" w:rsidRDefault="000D3CB4" w:rsidP="000D3CB4">
          <w:pPr>
            <w:pStyle w:val="Noga"/>
            <w:jc w:val="right"/>
          </w:pPr>
          <w:r>
            <w:rPr>
              <w:noProof/>
              <w14:ligatures w14:val="standardContextual"/>
            </w:rPr>
            <w:drawing>
              <wp:inline distT="0" distB="0" distL="0" distR="0" wp14:anchorId="427DC8CD" wp14:editId="6E8D2A6D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D2AA01A" w14:textId="5FB51F47" w:rsidR="000D3CB4" w:rsidRPr="00A1445A" w:rsidRDefault="000D3CB4" w:rsidP="000D3CB4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7F8B0" w14:textId="77777777" w:rsidR="00A11F67" w:rsidRDefault="00A11F67">
      <w:r>
        <w:separator/>
      </w:r>
    </w:p>
  </w:footnote>
  <w:footnote w:type="continuationSeparator" w:id="0">
    <w:p w14:paraId="541C42CB" w14:textId="77777777" w:rsidR="00A11F67" w:rsidRDefault="00A11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4DE3C6BE" w14:paraId="6704073F" w14:textId="77777777" w:rsidTr="4DE3C6BE">
      <w:trPr>
        <w:trHeight w:val="300"/>
      </w:trPr>
      <w:tc>
        <w:tcPr>
          <w:tcW w:w="4665" w:type="dxa"/>
        </w:tcPr>
        <w:p w14:paraId="14078173" w14:textId="4C988557" w:rsidR="4DE3C6BE" w:rsidRDefault="4DE3C6BE" w:rsidP="4DE3C6BE">
          <w:pPr>
            <w:pStyle w:val="Glava"/>
            <w:ind w:left="-115"/>
          </w:pPr>
        </w:p>
      </w:tc>
      <w:tc>
        <w:tcPr>
          <w:tcW w:w="4665" w:type="dxa"/>
        </w:tcPr>
        <w:p w14:paraId="02B72CFD" w14:textId="38F3643A" w:rsidR="4DE3C6BE" w:rsidRDefault="4DE3C6BE" w:rsidP="4DE3C6BE">
          <w:pPr>
            <w:pStyle w:val="Glava"/>
            <w:jc w:val="center"/>
          </w:pPr>
        </w:p>
      </w:tc>
      <w:tc>
        <w:tcPr>
          <w:tcW w:w="4665" w:type="dxa"/>
        </w:tcPr>
        <w:p w14:paraId="618FB5EA" w14:textId="2EBCAA31" w:rsidR="4DE3C6BE" w:rsidRDefault="4DE3C6BE" w:rsidP="4DE3C6BE">
          <w:pPr>
            <w:pStyle w:val="Glava"/>
            <w:ind w:right="-115"/>
            <w:jc w:val="right"/>
          </w:pPr>
        </w:p>
      </w:tc>
    </w:tr>
  </w:tbl>
  <w:p w14:paraId="78DF6581" w14:textId="6D0CF3F1" w:rsidR="4DE3C6BE" w:rsidRDefault="4DE3C6BE" w:rsidP="4DE3C6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2F9A3DB" w14:textId="55A05DAD" w:rsidR="00370866" w:rsidRPr="00C0552D" w:rsidRDefault="00505C7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ins w:id="0" w:author="Matej Maček" w:date="2025-07-10T15:30:00Z" w16du:dateUtc="2025-07-10T13:30:00Z">
            <w:r>
              <w:rPr>
                <w:rFonts w:cs="Arial"/>
                <w:noProof/>
                <w:color w:val="000000"/>
                <w14:ligatures w14:val="standardContextual"/>
              </w:rPr>
              <w:drawing>
                <wp:inline distT="0" distB="0" distL="0" distR="0" wp14:anchorId="5D26EBF5" wp14:editId="40CBA1C2">
                  <wp:extent cx="1073888" cy="310862"/>
                  <wp:effectExtent l="0" t="0" r="0" b="0"/>
                  <wp:docPr id="605038766" name="Slika 1" descr="Slika, ki vsebuje besede pisava, grafika, logotip,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038766" name="Slika 1" descr="Slika, ki vsebuje besede pisava, grafika, logotip, besedilo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068" cy="32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0854AC2A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9D4B8CF" w14:textId="30AD6DA9" w:rsidR="00370866" w:rsidRPr="00A1445A" w:rsidRDefault="00370866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7D083A21" w:rsidR="00C0552D" w:rsidRPr="00531D88" w:rsidRDefault="00123242" w:rsidP="00E146B4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E146B4"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1706404">
    <w:abstractNumId w:val="4"/>
  </w:num>
  <w:num w:numId="2" w16cid:durableId="1502429340">
    <w:abstractNumId w:val="6"/>
  </w:num>
  <w:num w:numId="3" w16cid:durableId="427505585">
    <w:abstractNumId w:val="3"/>
  </w:num>
  <w:num w:numId="4" w16cid:durableId="877199666">
    <w:abstractNumId w:val="1"/>
  </w:num>
  <w:num w:numId="5" w16cid:durableId="936518725">
    <w:abstractNumId w:val="5"/>
  </w:num>
  <w:num w:numId="6" w16cid:durableId="2094158091">
    <w:abstractNumId w:val="0"/>
  </w:num>
  <w:num w:numId="7" w16cid:durableId="826701642">
    <w:abstractNumId w:val="9"/>
  </w:num>
  <w:num w:numId="8" w16cid:durableId="541137044">
    <w:abstractNumId w:val="7"/>
  </w:num>
  <w:num w:numId="9" w16cid:durableId="228929672">
    <w:abstractNumId w:val="2"/>
  </w:num>
  <w:num w:numId="10" w16cid:durableId="107427460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ej Maček">
    <w15:presenceInfo w15:providerId="AD" w15:userId="S::matejm@acs.si::ccba7b42-0459-4461-8e42-a747d8cc3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884"/>
    <w:rsid w:val="00036A6D"/>
    <w:rsid w:val="000412BC"/>
    <w:rsid w:val="00041EB9"/>
    <w:rsid w:val="00042D0E"/>
    <w:rsid w:val="00046CE2"/>
    <w:rsid w:val="0005065F"/>
    <w:rsid w:val="000576FB"/>
    <w:rsid w:val="00081A3F"/>
    <w:rsid w:val="00087CE5"/>
    <w:rsid w:val="00096243"/>
    <w:rsid w:val="00096BE4"/>
    <w:rsid w:val="00096C58"/>
    <w:rsid w:val="000C23A5"/>
    <w:rsid w:val="000C2E86"/>
    <w:rsid w:val="000C4583"/>
    <w:rsid w:val="000D3CB4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0B30"/>
    <w:rsid w:val="0020167F"/>
    <w:rsid w:val="0020233B"/>
    <w:rsid w:val="00203A71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0E48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967BB"/>
    <w:rsid w:val="003B10DB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2716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05C76"/>
    <w:rsid w:val="00515523"/>
    <w:rsid w:val="005157E9"/>
    <w:rsid w:val="0051745B"/>
    <w:rsid w:val="005216E6"/>
    <w:rsid w:val="005255EB"/>
    <w:rsid w:val="005316C0"/>
    <w:rsid w:val="00531D88"/>
    <w:rsid w:val="0053500C"/>
    <w:rsid w:val="00537622"/>
    <w:rsid w:val="00545AC9"/>
    <w:rsid w:val="00560412"/>
    <w:rsid w:val="005608A6"/>
    <w:rsid w:val="005724B4"/>
    <w:rsid w:val="005753D9"/>
    <w:rsid w:val="00580F25"/>
    <w:rsid w:val="0058399F"/>
    <w:rsid w:val="00596FE2"/>
    <w:rsid w:val="005A12EA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03B72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25CA"/>
    <w:rsid w:val="007F3757"/>
    <w:rsid w:val="007F4AC2"/>
    <w:rsid w:val="008155E7"/>
    <w:rsid w:val="00824D1D"/>
    <w:rsid w:val="00825DB6"/>
    <w:rsid w:val="00833AC6"/>
    <w:rsid w:val="00834DF0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38AB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1B7"/>
    <w:rsid w:val="00965BB4"/>
    <w:rsid w:val="00982BAF"/>
    <w:rsid w:val="00997935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1F67"/>
    <w:rsid w:val="00A1445A"/>
    <w:rsid w:val="00A20238"/>
    <w:rsid w:val="00A22650"/>
    <w:rsid w:val="00A22BF6"/>
    <w:rsid w:val="00A3063E"/>
    <w:rsid w:val="00A33BE0"/>
    <w:rsid w:val="00A36866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4C64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4D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1CC2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1450"/>
    <w:rsid w:val="00D2343D"/>
    <w:rsid w:val="00D278D4"/>
    <w:rsid w:val="00D312CC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C73A1"/>
    <w:rsid w:val="00DF116B"/>
    <w:rsid w:val="00DF3D50"/>
    <w:rsid w:val="00E029F3"/>
    <w:rsid w:val="00E02C2C"/>
    <w:rsid w:val="00E0340C"/>
    <w:rsid w:val="00E1147E"/>
    <w:rsid w:val="00E132FB"/>
    <w:rsid w:val="00E146B4"/>
    <w:rsid w:val="00E17000"/>
    <w:rsid w:val="00E26615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10341FAF"/>
    <w:rsid w:val="216E32C3"/>
    <w:rsid w:val="2CE10017"/>
    <w:rsid w:val="2D9F05F1"/>
    <w:rsid w:val="3D394E1E"/>
    <w:rsid w:val="40CE1019"/>
    <w:rsid w:val="4DE3C6BE"/>
    <w:rsid w:val="53241361"/>
    <w:rsid w:val="5BFC339F"/>
    <w:rsid w:val="6F6D762A"/>
    <w:rsid w:val="7931E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styleId="Revizija">
    <w:name w:val="Revision"/>
    <w:hidden/>
    <w:uiPriority w:val="99"/>
    <w:semiHidden/>
    <w:rsid w:val="00580F25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0D3CB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53E9EB-4891-4B3F-8F03-00A0E1D7B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66719-91F0-40EE-B5EA-CF1651029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254</Words>
  <Characters>1450</Characters>
  <Application>Microsoft Office Word</Application>
  <DocSecurity>0</DocSecurity>
  <Lines>12</Lines>
  <Paragraphs>3</Paragraphs>
  <ScaleCrop>false</ScaleCrop>
  <Company>ZRSBR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75</cp:revision>
  <cp:lastPrinted>2016-06-20T06:28:00Z</cp:lastPrinted>
  <dcterms:created xsi:type="dcterms:W3CDTF">2016-05-31T11:25:00Z</dcterms:created>
  <dcterms:modified xsi:type="dcterms:W3CDTF">2025-07-10T13:31:00Z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